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04056B01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457E1C">
        <w:rPr>
          <w:rFonts w:ascii="Arial" w:hAnsi="Arial" w:cs="Arial"/>
          <w:b/>
          <w:sz w:val="20"/>
          <w:szCs w:val="20"/>
          <w:lang w:val="uk-UA" w:eastAsia="en-US"/>
        </w:rPr>
        <w:t>54</w:t>
      </w:r>
      <w:r w:rsidR="00B77BD5">
        <w:rPr>
          <w:rFonts w:ascii="Arial" w:hAnsi="Arial" w:cs="Arial"/>
          <w:b/>
          <w:sz w:val="20"/>
          <w:szCs w:val="20"/>
          <w:lang w:val="uk-UA" w:eastAsia="en-US"/>
        </w:rPr>
        <w:t>7</w:t>
      </w:r>
      <w:r w:rsidR="003B0B92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7030FD59" w:rsidR="008E72F5" w:rsidRPr="009E135F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457E1C">
        <w:rPr>
          <w:rFonts w:ascii="Arial" w:hAnsi="Arial" w:cs="Arial"/>
          <w:sz w:val="20"/>
          <w:szCs w:val="20"/>
          <w:lang w:val="uk-UA" w:eastAsia="en-US"/>
        </w:rPr>
        <w:t>16.06.2026</w:t>
      </w: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5A176C90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FF433F">
        <w:rPr>
          <w:rFonts w:ascii="Arial" w:hAnsi="Arial" w:cs="Arial"/>
          <w:sz w:val="20"/>
          <w:szCs w:val="20"/>
          <w:lang w:val="uk-UA"/>
        </w:rPr>
        <w:t>202</w:t>
      </w:r>
      <w:r w:rsidR="003F5A06">
        <w:rPr>
          <w:rFonts w:ascii="Arial" w:hAnsi="Arial" w:cs="Arial"/>
          <w:sz w:val="20"/>
          <w:szCs w:val="20"/>
          <w:lang w:val="uk-UA"/>
        </w:rPr>
        <w:t>6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4E91FEBB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>системе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АРИБА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1B2803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8E47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1BA8E1BB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5C80FB61" w:rsidR="001B2803" w:rsidRPr="00B22092" w:rsidRDefault="00457E1C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17.06.2026 11-00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4DC215E3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1B2803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E86B9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73133834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4CB28802" w:rsidR="001B2803" w:rsidRPr="0025762E" w:rsidRDefault="00457E1C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77BD5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.06.2026 11-00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5677AC32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77BD5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A6E65" w14:textId="77777777" w:rsidR="00B77BD5" w:rsidRPr="00B22092" w:rsidRDefault="00B77BD5" w:rsidP="00B77BD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441DFAD5" w14:textId="3F9A0C9B" w:rsidR="00B77BD5" w:rsidRPr="00B22092" w:rsidRDefault="00B77BD5" w:rsidP="00B77BD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38565DD1" w:rsidR="00B77BD5" w:rsidRPr="00B22092" w:rsidRDefault="00B77BD5" w:rsidP="00B77BD5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22.06.2026 11-00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04D26D2B" w:rsidR="00B77BD5" w:rsidRPr="00B22092" w:rsidRDefault="00B77BD5" w:rsidP="00B77BD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77BD5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27013" w14:textId="77777777" w:rsidR="00B77BD5" w:rsidRPr="00B22092" w:rsidRDefault="00B77BD5" w:rsidP="00B77BD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04ACD1AB" w14:textId="70F2539A" w:rsidR="00B77BD5" w:rsidRPr="00B22092" w:rsidRDefault="00B77BD5" w:rsidP="00B77BD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1771A579" w:rsidR="00B77BD5" w:rsidRPr="00B22092" w:rsidRDefault="00B77BD5" w:rsidP="00B77BD5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24.06.2026 11-00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63DCF302" w:rsidR="00B77BD5" w:rsidRPr="00B22092" w:rsidRDefault="00B77BD5" w:rsidP="00B77BD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календарн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>х днів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723F8A66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457E1C">
              <w:rPr>
                <w:rFonts w:ascii="Arial" w:hAnsi="Arial" w:cs="Arial"/>
                <w:sz w:val="20"/>
                <w:szCs w:val="20"/>
                <w:lang w:val="uk-UA"/>
              </w:rPr>
              <w:t>54</w:t>
            </w:r>
            <w:r w:rsidR="00B77BD5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39D05689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457E1C">
              <w:rPr>
                <w:rFonts w:ascii="Arial" w:hAnsi="Arial" w:cs="Arial"/>
                <w:sz w:val="20"/>
                <w:szCs w:val="20"/>
                <w:lang w:val="uk-UA"/>
              </w:rPr>
              <w:t>54</w:t>
            </w:r>
            <w:r w:rsidR="00B77BD5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(Виробник/трейдер/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4D4B0378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Фіксація цін (з можливістю застосування прив’язок) на весь період потреби за заявками – указывать крайний срок по заявке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3616EC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46DBEAF1" w:rsidR="008E72F5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457E1C">
              <w:rPr>
                <w:rFonts w:ascii="Arial" w:hAnsi="Arial" w:cs="Arial"/>
                <w:sz w:val="20"/>
                <w:szCs w:val="20"/>
                <w:lang w:val="uk-UA"/>
              </w:rPr>
              <w:t>54</w:t>
            </w:r>
            <w:r w:rsidR="00B77BD5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</w:p>
          <w:p w14:paraId="3A19C386" w14:textId="77777777" w:rsidR="00147401" w:rsidRPr="0031345B" w:rsidRDefault="00147401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59E704B4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>групи закупівель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894124">
        <w:rPr>
          <w:rFonts w:ascii="Arial" w:hAnsi="Arial" w:cs="Arial"/>
          <w:sz w:val="22"/>
          <w:lang w:val="uk-UA"/>
        </w:rPr>
        <w:t xml:space="preserve">    </w:t>
      </w:r>
      <w:r w:rsidR="009C56A0">
        <w:rPr>
          <w:rFonts w:ascii="Arial" w:hAnsi="Arial" w:cs="Arial"/>
          <w:b/>
          <w:sz w:val="22"/>
          <w:lang w:val="uk-UA"/>
        </w:rPr>
        <w:t>Лесовой А.В.</w:t>
      </w:r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r>
        <w:rPr>
          <w:rFonts w:ascii="Arial" w:hAnsi="Arial" w:cs="Arial"/>
          <w:i/>
          <w:iCs/>
          <w:color w:val="2F5597"/>
          <w:sz w:val="16"/>
        </w:rPr>
        <w:t>ПрАТ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(моб):   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10DCC" w14:textId="77777777" w:rsidR="0067285E" w:rsidRDefault="0067285E" w:rsidP="008F4E98">
      <w:pPr>
        <w:pStyle w:val="a3"/>
      </w:pPr>
      <w:r>
        <w:separator/>
      </w:r>
    </w:p>
  </w:endnote>
  <w:endnote w:type="continuationSeparator" w:id="0">
    <w:p w14:paraId="2AD5E136" w14:textId="77777777" w:rsidR="0067285E" w:rsidRDefault="0067285E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EndPr/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06D1A" w14:textId="77777777" w:rsidR="0067285E" w:rsidRDefault="0067285E" w:rsidP="008F4E98">
      <w:pPr>
        <w:pStyle w:val="a3"/>
      </w:pPr>
      <w:r>
        <w:separator/>
      </w:r>
    </w:p>
  </w:footnote>
  <w:footnote w:type="continuationSeparator" w:id="0">
    <w:p w14:paraId="1B672F55" w14:textId="77777777" w:rsidR="0067285E" w:rsidRDefault="0067285E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B77BD5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Місцезнаходження: 51901, Дніпропетровська обл., м. Кам’янське, вул. Колеусівська,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2865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4740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6A0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2803"/>
    <w:rsid w:val="001B3F89"/>
    <w:rsid w:val="001B43C4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E6B90"/>
    <w:rsid w:val="001F00FD"/>
    <w:rsid w:val="001F0670"/>
    <w:rsid w:val="001F151E"/>
    <w:rsid w:val="001F3B74"/>
    <w:rsid w:val="001F6CD3"/>
    <w:rsid w:val="001F6DC7"/>
    <w:rsid w:val="002022A2"/>
    <w:rsid w:val="00202C3C"/>
    <w:rsid w:val="002048B3"/>
    <w:rsid w:val="00204922"/>
    <w:rsid w:val="00204D20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537"/>
    <w:rsid w:val="00224E91"/>
    <w:rsid w:val="0022592A"/>
    <w:rsid w:val="00225A5B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81A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0D31"/>
    <w:rsid w:val="00262331"/>
    <w:rsid w:val="002623B6"/>
    <w:rsid w:val="002624F5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31AD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9756F"/>
    <w:rsid w:val="002A1451"/>
    <w:rsid w:val="002A21F2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6110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0B92"/>
    <w:rsid w:val="003B2405"/>
    <w:rsid w:val="003B2658"/>
    <w:rsid w:val="003B4B0E"/>
    <w:rsid w:val="003B6A5B"/>
    <w:rsid w:val="003B73E2"/>
    <w:rsid w:val="003B7491"/>
    <w:rsid w:val="003B7CC4"/>
    <w:rsid w:val="003B7DF0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3894"/>
    <w:rsid w:val="00414686"/>
    <w:rsid w:val="004162C6"/>
    <w:rsid w:val="00416405"/>
    <w:rsid w:val="00416F90"/>
    <w:rsid w:val="00417F7E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BF3"/>
    <w:rsid w:val="00457C02"/>
    <w:rsid w:val="00457E1C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4DF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326"/>
    <w:rsid w:val="004A4984"/>
    <w:rsid w:val="004A5A07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4281"/>
    <w:rsid w:val="004C5095"/>
    <w:rsid w:val="004C76B7"/>
    <w:rsid w:val="004D1146"/>
    <w:rsid w:val="004D11C5"/>
    <w:rsid w:val="004D130F"/>
    <w:rsid w:val="004D21BF"/>
    <w:rsid w:val="004D2204"/>
    <w:rsid w:val="004D27E6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12E0"/>
    <w:rsid w:val="005721C0"/>
    <w:rsid w:val="005729A7"/>
    <w:rsid w:val="00573C0D"/>
    <w:rsid w:val="00573CCD"/>
    <w:rsid w:val="00574015"/>
    <w:rsid w:val="00575CF3"/>
    <w:rsid w:val="00575E8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4BB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06C"/>
    <w:rsid w:val="005A631D"/>
    <w:rsid w:val="005A6791"/>
    <w:rsid w:val="005A6AF3"/>
    <w:rsid w:val="005B08D8"/>
    <w:rsid w:val="005B23D5"/>
    <w:rsid w:val="005B347F"/>
    <w:rsid w:val="005B4F3E"/>
    <w:rsid w:val="005B5C4B"/>
    <w:rsid w:val="005B77FE"/>
    <w:rsid w:val="005C0891"/>
    <w:rsid w:val="005C1F61"/>
    <w:rsid w:val="005C26BF"/>
    <w:rsid w:val="005C3BCE"/>
    <w:rsid w:val="005C4444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0334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0693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85E"/>
    <w:rsid w:val="00672A95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0A3E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2786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755"/>
    <w:rsid w:val="006B686A"/>
    <w:rsid w:val="006B6BC6"/>
    <w:rsid w:val="006C0FE9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6B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3A7E"/>
    <w:rsid w:val="00794582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A7DB4"/>
    <w:rsid w:val="007B038A"/>
    <w:rsid w:val="007B18DC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9E"/>
    <w:rsid w:val="007F12C0"/>
    <w:rsid w:val="007F22F3"/>
    <w:rsid w:val="007F3458"/>
    <w:rsid w:val="007F34AC"/>
    <w:rsid w:val="007F4B31"/>
    <w:rsid w:val="007F52CB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550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2281"/>
    <w:rsid w:val="00882588"/>
    <w:rsid w:val="0088442A"/>
    <w:rsid w:val="00884AB6"/>
    <w:rsid w:val="00884CFD"/>
    <w:rsid w:val="008877BA"/>
    <w:rsid w:val="00890EB1"/>
    <w:rsid w:val="00891BFD"/>
    <w:rsid w:val="00894124"/>
    <w:rsid w:val="008949DC"/>
    <w:rsid w:val="008952FE"/>
    <w:rsid w:val="00895389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5630"/>
    <w:rsid w:val="008E6820"/>
    <w:rsid w:val="008E6EE9"/>
    <w:rsid w:val="008E70A5"/>
    <w:rsid w:val="008E72F5"/>
    <w:rsid w:val="008F002B"/>
    <w:rsid w:val="008F05AA"/>
    <w:rsid w:val="008F1E3F"/>
    <w:rsid w:val="008F3417"/>
    <w:rsid w:val="008F34B7"/>
    <w:rsid w:val="008F4E98"/>
    <w:rsid w:val="008F4F64"/>
    <w:rsid w:val="008F5EB7"/>
    <w:rsid w:val="00900DE0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3CC4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73A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23EC"/>
    <w:rsid w:val="009E3B99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6E8C"/>
    <w:rsid w:val="00A67829"/>
    <w:rsid w:val="00A70B4D"/>
    <w:rsid w:val="00A73512"/>
    <w:rsid w:val="00A736E4"/>
    <w:rsid w:val="00A74284"/>
    <w:rsid w:val="00A745EE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3B8F"/>
    <w:rsid w:val="00A85F6F"/>
    <w:rsid w:val="00A86506"/>
    <w:rsid w:val="00A865AF"/>
    <w:rsid w:val="00A87A0A"/>
    <w:rsid w:val="00A87EEC"/>
    <w:rsid w:val="00A90255"/>
    <w:rsid w:val="00A91154"/>
    <w:rsid w:val="00A93481"/>
    <w:rsid w:val="00A93B6B"/>
    <w:rsid w:val="00A943C3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D67"/>
    <w:rsid w:val="00AB72BF"/>
    <w:rsid w:val="00AB7851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568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4CD9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57A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5F9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739D9"/>
    <w:rsid w:val="00B77BD5"/>
    <w:rsid w:val="00B80006"/>
    <w:rsid w:val="00B80194"/>
    <w:rsid w:val="00B80D6F"/>
    <w:rsid w:val="00B8188D"/>
    <w:rsid w:val="00B8425D"/>
    <w:rsid w:val="00B8682A"/>
    <w:rsid w:val="00B91080"/>
    <w:rsid w:val="00B92A6D"/>
    <w:rsid w:val="00B9350A"/>
    <w:rsid w:val="00B94F09"/>
    <w:rsid w:val="00B96EF7"/>
    <w:rsid w:val="00BA0479"/>
    <w:rsid w:val="00BA10FD"/>
    <w:rsid w:val="00BA1CCF"/>
    <w:rsid w:val="00BA4C91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9E7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3C3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66066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1822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121C"/>
    <w:rsid w:val="00CC1311"/>
    <w:rsid w:val="00CC1661"/>
    <w:rsid w:val="00CC1B25"/>
    <w:rsid w:val="00CC1B87"/>
    <w:rsid w:val="00CC223D"/>
    <w:rsid w:val="00CC227E"/>
    <w:rsid w:val="00CC2F68"/>
    <w:rsid w:val="00CC352C"/>
    <w:rsid w:val="00CC39E2"/>
    <w:rsid w:val="00CC3C27"/>
    <w:rsid w:val="00CC3F78"/>
    <w:rsid w:val="00CC5283"/>
    <w:rsid w:val="00CC78F4"/>
    <w:rsid w:val="00CD0AC1"/>
    <w:rsid w:val="00CD30AD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4F13"/>
    <w:rsid w:val="00CF540D"/>
    <w:rsid w:val="00CF60F9"/>
    <w:rsid w:val="00CF6721"/>
    <w:rsid w:val="00CF7337"/>
    <w:rsid w:val="00D00378"/>
    <w:rsid w:val="00D02090"/>
    <w:rsid w:val="00D04C76"/>
    <w:rsid w:val="00D0508B"/>
    <w:rsid w:val="00D063EA"/>
    <w:rsid w:val="00D06B6D"/>
    <w:rsid w:val="00D0724B"/>
    <w:rsid w:val="00D07B04"/>
    <w:rsid w:val="00D1018A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26D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6C2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2B65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5618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42DE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4CCF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A20"/>
    <w:rsid w:val="00EB5F29"/>
    <w:rsid w:val="00EC12CC"/>
    <w:rsid w:val="00EC1B7F"/>
    <w:rsid w:val="00EC2BC3"/>
    <w:rsid w:val="00EC3330"/>
    <w:rsid w:val="00EC7BB2"/>
    <w:rsid w:val="00ED01E6"/>
    <w:rsid w:val="00ED06D8"/>
    <w:rsid w:val="00ED081F"/>
    <w:rsid w:val="00ED20E7"/>
    <w:rsid w:val="00ED2382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1D96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7B05"/>
    <w:rsid w:val="00F803CB"/>
    <w:rsid w:val="00F80E46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49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556A"/>
    <w:rsid w:val="00FC7D68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897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638</cp:revision>
  <cp:lastPrinted>2025-03-03T07:38:00Z</cp:lastPrinted>
  <dcterms:created xsi:type="dcterms:W3CDTF">2020-08-07T12:15:00Z</dcterms:created>
  <dcterms:modified xsi:type="dcterms:W3CDTF">2026-06-16T18:43:00Z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